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9173C7A" w:rsidR="00F372C9" w:rsidRPr="00B552DB" w:rsidRDefault="007E76B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bookmarkStart w:id="15" w:name="tekstoAntraste"/>
            <w:r w:rsidRPr="007E76B6">
              <w:rPr>
                <w:rFonts w:ascii="Calibri Light" w:hAnsi="Calibri Light" w:cs="Calibri Light"/>
                <w:b/>
              </w:rPr>
              <w:t>LIETUVOS MIGRACIJOS INFORMACINĖS SISTEMOS (MIGRIS) PRIEŽIŪROS IR PALAIKYMO PASLAUG</w:t>
            </w:r>
            <w:bookmarkEnd w:id="15"/>
            <w:r w:rsidRPr="007E76B6">
              <w:rPr>
                <w:rFonts w:ascii="Calibri Light" w:hAnsi="Calibri Light" w:cs="Calibri Light"/>
                <w:b/>
              </w:rPr>
              <w:t>Ų PIRKIMAS (PPR-416)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0C811A87" w14:textId="27D2F7C1" w:rsidR="00DC06DE" w:rsidRPr="007E76B6" w:rsidRDefault="00281A90" w:rsidP="007E76B6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C06DE" w:rsidRPr="007E76B6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35C17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7E76B6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4B3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23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21</cp:revision>
  <cp:lastPrinted>2021-01-19T12:06:00Z</cp:lastPrinted>
  <dcterms:created xsi:type="dcterms:W3CDTF">2023-01-03T07:25:00Z</dcterms:created>
  <dcterms:modified xsi:type="dcterms:W3CDTF">2025-05-27T07:29:00Z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